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7672EA0A" w:rsidR="00F372C9" w:rsidRPr="00B552DB" w:rsidRDefault="003C1B3C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5F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HABITOSKOPINIŲ DUOMENŲ REGISTRO (HDR) PRIEŽIŪROS PASLAUGŲ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PIRKIMAS (PPR-966)</w:t>
            </w:r>
            <w:bookmarkStart w:id="15" w:name="_GoBack"/>
            <w:bookmarkEnd w:id="15"/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6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6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(d) a)-c) punktuose išvardyti subjektai nedalyvauja subtiekėjais, tiekėjais ar subjektais, kurių </w:t>
      </w:r>
      <w:proofErr w:type="spellStart"/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pajėgumais</w:t>
      </w:r>
      <w:proofErr w:type="spellEnd"/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</w:t>
      </w:r>
      <w:proofErr w:type="spellStart"/>
      <w:r w:rsidRPr="00B552DB">
        <w:rPr>
          <w:rFonts w:ascii="Calibri Light" w:hAnsi="Calibri Light" w:cs="Calibri Light"/>
          <w:sz w:val="24"/>
          <w:szCs w:val="24"/>
        </w:rPr>
        <w:t>pajėgumais</w:t>
      </w:r>
      <w:proofErr w:type="spellEnd"/>
      <w:r w:rsidRPr="00B552DB">
        <w:rPr>
          <w:rFonts w:ascii="Calibri Light" w:hAnsi="Calibri Light" w:cs="Calibri Light"/>
          <w:sz w:val="24"/>
          <w:szCs w:val="24"/>
        </w:rPr>
        <w:t xml:space="preserve">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BodyText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841AA" w14:textId="77777777" w:rsidR="00AD6803" w:rsidRDefault="00AD6803">
      <w:pPr>
        <w:spacing w:after="0" w:line="240" w:lineRule="auto"/>
      </w:pPr>
      <w:r>
        <w:separator/>
      </w:r>
    </w:p>
  </w:endnote>
  <w:endnote w:type="continuationSeparator" w:id="0">
    <w:p w14:paraId="559BF152" w14:textId="77777777" w:rsidR="00AD6803" w:rsidRDefault="00AD6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3C1B3C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3C1B3C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D9E09" w14:textId="77777777" w:rsidR="00AD6803" w:rsidRDefault="00AD6803">
      <w:pPr>
        <w:spacing w:after="0" w:line="240" w:lineRule="auto"/>
      </w:pPr>
      <w:r>
        <w:separator/>
      </w:r>
    </w:p>
  </w:footnote>
  <w:footnote w:type="continuationSeparator" w:id="0">
    <w:p w14:paraId="7F0EFC47" w14:textId="77777777" w:rsidR="00AD6803" w:rsidRDefault="00AD6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1B3C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AD6803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589560F4-F6D4-4057-96BB-CBB925403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22</TotalTime>
  <Pages>1</Pages>
  <Words>1447</Words>
  <Characters>825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Dalia Vienažindytė</cp:lastModifiedBy>
  <cp:revision>21</cp:revision>
  <cp:lastPrinted>2021-01-19T12:06:00Z</cp:lastPrinted>
  <dcterms:created xsi:type="dcterms:W3CDTF">2023-01-03T07:25:00Z</dcterms:created>
  <dcterms:modified xsi:type="dcterms:W3CDTF">2025-11-12T06:30:00Z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